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9EFBC" w14:textId="77777777" w:rsidR="0023553E" w:rsidRDefault="0023553E" w:rsidP="00235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RYSING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C4ECE32" w14:textId="77777777" w:rsidR="0023553E" w:rsidRDefault="0023553E" w:rsidP="0023553E">
      <w:pPr>
        <w:rPr>
          <w:rFonts w:ascii="Times New Roman" w:hAnsi="Times New Roman" w:cs="Times New Roman"/>
        </w:rPr>
      </w:pPr>
    </w:p>
    <w:p w14:paraId="26493845" w14:textId="77777777" w:rsidR="0023553E" w:rsidRDefault="0023553E" w:rsidP="0023553E">
      <w:pPr>
        <w:rPr>
          <w:rFonts w:ascii="Times New Roman" w:hAnsi="Times New Roman" w:cs="Times New Roman"/>
        </w:rPr>
      </w:pPr>
    </w:p>
    <w:p w14:paraId="62007C51" w14:textId="77777777" w:rsidR="0023553E" w:rsidRDefault="0023553E" w:rsidP="00235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Leyghton</w:t>
      </w:r>
      <w:proofErr w:type="spellEnd"/>
      <w:r>
        <w:rPr>
          <w:rFonts w:ascii="Times New Roman" w:hAnsi="Times New Roman" w:cs="Times New Roman"/>
        </w:rPr>
        <w:t xml:space="preserve"> of Brent </w:t>
      </w:r>
      <w:proofErr w:type="spellStart"/>
      <w:r>
        <w:rPr>
          <w:rFonts w:ascii="Times New Roman" w:hAnsi="Times New Roman" w:cs="Times New Roman"/>
        </w:rPr>
        <w:t>Eleigh</w:t>
      </w:r>
      <w:proofErr w:type="spellEnd"/>
      <w:r>
        <w:rPr>
          <w:rFonts w:ascii="Times New Roman" w:hAnsi="Times New Roman" w:cs="Times New Roman"/>
        </w:rPr>
        <w:t>,</w:t>
      </w:r>
    </w:p>
    <w:p w14:paraId="47AE13AE" w14:textId="77777777" w:rsidR="0023553E" w:rsidRDefault="0023553E" w:rsidP="00235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John </w:t>
      </w:r>
      <w:proofErr w:type="spellStart"/>
      <w:r>
        <w:rPr>
          <w:rFonts w:ascii="Times New Roman" w:hAnsi="Times New Roman" w:cs="Times New Roman"/>
        </w:rPr>
        <w:t>Shypley</w:t>
      </w:r>
      <w:proofErr w:type="spellEnd"/>
      <w:r>
        <w:rPr>
          <w:rFonts w:ascii="Times New Roman" w:hAnsi="Times New Roman" w:cs="Times New Roman"/>
        </w:rPr>
        <w:t xml:space="preserve"> of Sudbury(q.v.), John </w:t>
      </w:r>
      <w:proofErr w:type="spellStart"/>
      <w:r>
        <w:rPr>
          <w:rFonts w:ascii="Times New Roman" w:hAnsi="Times New Roman" w:cs="Times New Roman"/>
        </w:rPr>
        <w:t>Foorde</w:t>
      </w:r>
      <w:proofErr w:type="spellEnd"/>
      <w:r>
        <w:rPr>
          <w:rFonts w:ascii="Times New Roman" w:hAnsi="Times New Roman" w:cs="Times New Roman"/>
        </w:rPr>
        <w:t xml:space="preserve"> of Cockfield(q.v.)</w:t>
      </w:r>
    </w:p>
    <w:p w14:paraId="7C35D565" w14:textId="77777777" w:rsidR="0023553E" w:rsidRDefault="0023553E" w:rsidP="00235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Waryn</w:t>
      </w:r>
      <w:proofErr w:type="spellEnd"/>
      <w:r>
        <w:rPr>
          <w:rFonts w:ascii="Times New Roman" w:hAnsi="Times New Roman" w:cs="Times New Roman"/>
        </w:rPr>
        <w:t xml:space="preserve"> of Kersey(q.v.).</w:t>
      </w:r>
    </w:p>
    <w:p w14:paraId="38488611" w14:textId="77777777" w:rsidR="0023553E" w:rsidRDefault="0023553E" w:rsidP="00235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4C161D" w14:textId="77777777" w:rsidR="0023553E" w:rsidRDefault="0023553E" w:rsidP="0023553E">
      <w:pPr>
        <w:rPr>
          <w:rFonts w:ascii="Times New Roman" w:hAnsi="Times New Roman" w:cs="Times New Roman"/>
        </w:rPr>
      </w:pPr>
    </w:p>
    <w:p w14:paraId="6EF92B80" w14:textId="77777777" w:rsidR="0023553E" w:rsidRDefault="0023553E" w:rsidP="00235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806CCF3" w14:textId="77777777" w:rsidR="0023553E" w:rsidRDefault="0023553E" w:rsidP="00235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December 2018</w:t>
      </w:r>
    </w:p>
    <w:p w14:paraId="73E842BC" w14:textId="77777777" w:rsidR="006B2F86" w:rsidRPr="00E71FC3" w:rsidRDefault="002355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52F6F" w14:textId="77777777" w:rsidR="0023553E" w:rsidRDefault="0023553E" w:rsidP="00E71FC3">
      <w:r>
        <w:separator/>
      </w:r>
    </w:p>
  </w:endnote>
  <w:endnote w:type="continuationSeparator" w:id="0">
    <w:p w14:paraId="5BC87992" w14:textId="77777777" w:rsidR="0023553E" w:rsidRDefault="002355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6F6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51CC3" w14:textId="77777777" w:rsidR="0023553E" w:rsidRDefault="0023553E" w:rsidP="00E71FC3">
      <w:r>
        <w:separator/>
      </w:r>
    </w:p>
  </w:footnote>
  <w:footnote w:type="continuationSeparator" w:id="0">
    <w:p w14:paraId="5FDD6175" w14:textId="77777777" w:rsidR="0023553E" w:rsidRDefault="002355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53E"/>
    <w:rsid w:val="001A7C09"/>
    <w:rsid w:val="0023553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5CA80"/>
  <w15:chartTrackingRefBased/>
  <w15:docId w15:val="{08B32A9C-4D57-4D79-8A0B-9A01ECD9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53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355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2018-12-12T20:10:00Z</dcterms:created>
  <dcterms:modified xsi:type="dcterms:W3CDTF">2018-12-12T20:10:00Z</dcterms:modified>
</cp:coreProperties>
</file>